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EECFB" w14:textId="77777777" w:rsidR="00363187" w:rsidRDefault="00363187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53562CBA" w14:textId="77777777" w:rsidR="00241289" w:rsidRPr="00CE100F" w:rsidRDefault="00B5279D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CE100F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</w:p>
    <w:p w14:paraId="2BFEC9B7" w14:textId="77777777" w:rsidR="00DC7206" w:rsidRDefault="00DC720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241289">
        <w:rPr>
          <w:rFonts w:ascii="Times New Roman" w:hAnsi="Times New Roman" w:cs="Times New Roman"/>
          <w:color w:val="0B0B0B"/>
          <w:sz w:val="24"/>
          <w:szCs w:val="24"/>
        </w:rPr>
        <w:t>Acknowledgment Form</w:t>
      </w:r>
    </w:p>
    <w:p w14:paraId="688D4BC4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0FA099B0" w14:textId="77777777" w:rsidR="00AD65B9" w:rsidRDefault="00CE100F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>
        <w:rPr>
          <w:rFonts w:ascii="Times New Roman" w:hAnsi="Times New Roman" w:cs="Times New Roman"/>
          <w:color w:val="0B0B0B"/>
          <w:sz w:val="24"/>
          <w:szCs w:val="24"/>
        </w:rPr>
        <w:t>f</w:t>
      </w:r>
      <w:r w:rsidR="00B5279D">
        <w:rPr>
          <w:rFonts w:ascii="Times New Roman" w:hAnsi="Times New Roman" w:cs="Times New Roman"/>
          <w:color w:val="0B0B0B"/>
          <w:sz w:val="24"/>
          <w:szCs w:val="24"/>
        </w:rPr>
        <w:t xml:space="preserve">or </w:t>
      </w:r>
    </w:p>
    <w:p w14:paraId="1F34B59A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4427A56B" w14:textId="77777777" w:rsidR="00241289" w:rsidRPr="00363187" w:rsidRDefault="00DC7206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 understood and a</w:t>
      </w:r>
      <w:r w:rsidR="0013133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greed to by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t>____________________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(“Contractor”)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related to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Contract No.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  <w:t>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, entered into between the Contractor and the Office of Chief Financial Officer of the District of Columbia (“OCFO”)</w:t>
      </w:r>
    </w:p>
    <w:p w14:paraId="4001D6DC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219C795C" w14:textId="77777777" w:rsidR="00B5279D" w:rsidRPr="00363187" w:rsidRDefault="00B5279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0AE8842F" w14:textId="77777777" w:rsidR="00E21C86" w:rsidRPr="00363187" w:rsidRDefault="00E21C8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WHEREFORE, a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s an employee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or as a subcontractor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of the Contractor,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, solely and individually,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acknowledge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: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1523B6AD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1623B5C9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I have received 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73019691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1EFA1B82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have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read and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understand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Confidentiality and Non-Disclosure Affidavit, and </w:t>
      </w:r>
    </w:p>
    <w:p w14:paraId="7BFE142D" w14:textId="77777777" w:rsidR="00E21C86" w:rsidRPr="00363187" w:rsidRDefault="00E21C86" w:rsidP="00E21C86">
      <w:pPr>
        <w:pStyle w:val="ListParagraph"/>
        <w:rPr>
          <w:rFonts w:ascii="Times New Roman" w:hAnsi="Times New Roman" w:cs="Times New Roman"/>
          <w:color w:val="0B0B0B"/>
          <w:sz w:val="24"/>
          <w:szCs w:val="24"/>
        </w:rPr>
      </w:pPr>
    </w:p>
    <w:p w14:paraId="5D590D43" w14:textId="77777777" w:rsidR="00DC720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WHEREAS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 I voluntarily accept the duties and obligations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and shall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comply with the policies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set forth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in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d any</w:t>
      </w:r>
      <w:r w:rsidR="00241289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revisions made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to.</w:t>
      </w:r>
    </w:p>
    <w:p w14:paraId="3C5EBA8D" w14:textId="77777777" w:rsidR="00E21C86" w:rsidRPr="00363187" w:rsidRDefault="00E21C86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19278CB1" w14:textId="77777777" w:rsidR="00241289" w:rsidRPr="00363187" w:rsidRDefault="00241289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1D4D1122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30970CFC" w14:textId="77777777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Signature: ____________________________</w:t>
      </w:r>
    </w:p>
    <w:p w14:paraId="2DD9EBE6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1C3BB3EB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Name: 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>____________________________</w:t>
      </w:r>
    </w:p>
    <w:p w14:paraId="3971FE49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65350E09" w14:textId="77777777" w:rsidR="004553BD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Title: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3F684F1A" w14:textId="77777777" w:rsidR="00E21C86" w:rsidRPr="00363187" w:rsidRDefault="00DC720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</w:p>
    <w:p w14:paraId="1FAF7E80" w14:textId="77777777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Name of Employer: _____________________________</w:t>
      </w:r>
    </w:p>
    <w:p w14:paraId="2A94B71D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2641995F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Date:</w:t>
      </w:r>
      <w:r w:rsidR="004553BD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3DA59014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13951C72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5A70F856" w14:textId="77777777" w:rsidR="002E33F4" w:rsidRPr="00363187" w:rsidRDefault="002E33F4" w:rsidP="00DC7206">
      <w:pPr>
        <w:rPr>
          <w:sz w:val="24"/>
          <w:szCs w:val="24"/>
        </w:rPr>
      </w:pPr>
    </w:p>
    <w:p w14:paraId="3AF3DA8D" w14:textId="77777777" w:rsidR="004553BD" w:rsidRPr="00363187" w:rsidRDefault="004553BD" w:rsidP="00DC7206">
      <w:pPr>
        <w:rPr>
          <w:sz w:val="24"/>
          <w:szCs w:val="24"/>
        </w:rPr>
      </w:pPr>
    </w:p>
    <w:sectPr w:rsidR="004553BD" w:rsidRPr="00363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4457"/>
    <w:multiLevelType w:val="hybridMultilevel"/>
    <w:tmpl w:val="2ACC2124"/>
    <w:lvl w:ilvl="0" w:tplc="78D040B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A2E69A5"/>
    <w:multiLevelType w:val="hybridMultilevel"/>
    <w:tmpl w:val="D026FC16"/>
    <w:lvl w:ilvl="0" w:tplc="A0125B94">
      <w:start w:val="1"/>
      <w:numFmt w:val="decimal"/>
      <w:lvlText w:val="(%1)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BC5F50"/>
    <w:multiLevelType w:val="hybridMultilevel"/>
    <w:tmpl w:val="3BC69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F4002"/>
    <w:multiLevelType w:val="hybridMultilevel"/>
    <w:tmpl w:val="883E3808"/>
    <w:lvl w:ilvl="0" w:tplc="EF06812A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B292D53"/>
    <w:multiLevelType w:val="hybridMultilevel"/>
    <w:tmpl w:val="0F2C7DA6"/>
    <w:lvl w:ilvl="0" w:tplc="1786EB0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FE307D6"/>
    <w:multiLevelType w:val="hybridMultilevel"/>
    <w:tmpl w:val="FE803414"/>
    <w:lvl w:ilvl="0" w:tplc="0486EE84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76257306">
    <w:abstractNumId w:val="5"/>
  </w:num>
  <w:num w:numId="2" w16cid:durableId="528571368">
    <w:abstractNumId w:val="4"/>
  </w:num>
  <w:num w:numId="3" w16cid:durableId="1576164460">
    <w:abstractNumId w:val="0"/>
  </w:num>
  <w:num w:numId="4" w16cid:durableId="584338638">
    <w:abstractNumId w:val="3"/>
  </w:num>
  <w:num w:numId="5" w16cid:durableId="366414735">
    <w:abstractNumId w:val="1"/>
  </w:num>
  <w:num w:numId="6" w16cid:durableId="860243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232"/>
    <w:rsid w:val="000A6C4B"/>
    <w:rsid w:val="000F7761"/>
    <w:rsid w:val="0013133D"/>
    <w:rsid w:val="00241289"/>
    <w:rsid w:val="002E33F4"/>
    <w:rsid w:val="00363187"/>
    <w:rsid w:val="004553BD"/>
    <w:rsid w:val="00692A44"/>
    <w:rsid w:val="00713C09"/>
    <w:rsid w:val="009B6232"/>
    <w:rsid w:val="009D2FD2"/>
    <w:rsid w:val="00AD65B9"/>
    <w:rsid w:val="00B5279D"/>
    <w:rsid w:val="00B8643F"/>
    <w:rsid w:val="00CE100F"/>
    <w:rsid w:val="00DC7206"/>
    <w:rsid w:val="00E21C86"/>
    <w:rsid w:val="00E266FE"/>
    <w:rsid w:val="00E87B96"/>
    <w:rsid w:val="00FA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68D61"/>
  <w15:docId w15:val="{0C062C9C-C54C-4882-948F-4C8BCBED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3\FY23%20RFP\CFOPD-23-R-028%20-%20Fit%20Gap%20Analysis%20and%20Remediation%20Services\2.%20Solicitation\Attachments\FTI%20Confidentiality-NDA%20for%20Employees%203-7-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42A8-3BE0-47C1-BEA8-F4E19527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FTI Confidentiality-NDA for Employees 3-7-13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McQueen, AnnMarie</dc:creator>
  <cp:lastModifiedBy>McQueen, Annmarie (OCFO)</cp:lastModifiedBy>
  <cp:revision>1</cp:revision>
  <dcterms:created xsi:type="dcterms:W3CDTF">2023-03-02T20:30:00Z</dcterms:created>
  <dcterms:modified xsi:type="dcterms:W3CDTF">2023-03-02T20:32:00Z</dcterms:modified>
</cp:coreProperties>
</file>